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1FEB2" w14:textId="0260F64A" w:rsidR="007F4A92" w:rsidRDefault="007F4A92" w:rsidP="007F4A92">
      <w:pPr>
        <w:pStyle w:val="NoSpacing"/>
      </w:pPr>
      <w:r>
        <w:rPr>
          <w:u w:val="single"/>
        </w:rPr>
        <w:t>John CRAXTON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fl.1474</w:t>
      </w:r>
      <w:r>
        <w:t>)</w:t>
      </w:r>
    </w:p>
    <w:p w14:paraId="21C4C5D6" w14:textId="77777777" w:rsidR="007F4A92" w:rsidRDefault="007F4A92" w:rsidP="007F4A92">
      <w:pPr>
        <w:pStyle w:val="NoSpacing"/>
      </w:pPr>
      <w:r>
        <w:t>Vicar of Hutton Cranswick, East Riding of Yorkshire.</w:t>
      </w:r>
    </w:p>
    <w:p w14:paraId="14E66E0C" w14:textId="77777777" w:rsidR="007F4A92" w:rsidRDefault="007F4A92" w:rsidP="007F4A92">
      <w:pPr>
        <w:pStyle w:val="NoSpacing"/>
      </w:pPr>
    </w:p>
    <w:p w14:paraId="67188AE3" w14:textId="77777777" w:rsidR="007F4A92" w:rsidRDefault="007F4A92" w:rsidP="007F4A92">
      <w:pPr>
        <w:pStyle w:val="NoSpacing"/>
      </w:pPr>
    </w:p>
    <w:p w14:paraId="33952013" w14:textId="01012A81" w:rsidR="007F4A92" w:rsidRDefault="007F4A92" w:rsidP="007F4A92">
      <w:pPr>
        <w:pStyle w:val="NoSpacing"/>
      </w:pPr>
      <w:r>
        <w:t>15 Apr.1474</w:t>
      </w:r>
      <w:r>
        <w:tab/>
        <w:t xml:space="preserve">He </w:t>
      </w:r>
      <w:r>
        <w:t>had resigned by this time.</w:t>
      </w:r>
    </w:p>
    <w:p w14:paraId="7AFC4B2C" w14:textId="77777777" w:rsidR="007F4A92" w:rsidRDefault="007F4A92" w:rsidP="007F4A92">
      <w:pPr>
        <w:pStyle w:val="NoSpacing"/>
      </w:pPr>
      <w:r>
        <w:tab/>
      </w:r>
      <w:r>
        <w:tab/>
        <w:t>(from information in the church)</w:t>
      </w:r>
    </w:p>
    <w:p w14:paraId="1F02032C" w14:textId="77777777" w:rsidR="007F4A92" w:rsidRDefault="007F4A92" w:rsidP="007F4A92">
      <w:pPr>
        <w:pStyle w:val="NoSpacing"/>
      </w:pPr>
      <w:bookmarkStart w:id="0" w:name="_GoBack"/>
      <w:bookmarkEnd w:id="0"/>
    </w:p>
    <w:p w14:paraId="2B4084B4" w14:textId="77777777" w:rsidR="007F4A92" w:rsidRDefault="007F4A92" w:rsidP="007F4A92">
      <w:pPr>
        <w:pStyle w:val="NoSpacing"/>
      </w:pPr>
    </w:p>
    <w:p w14:paraId="652FBF6F" w14:textId="77777777" w:rsidR="007F4A92" w:rsidRDefault="007F4A92" w:rsidP="007F4A92">
      <w:pPr>
        <w:pStyle w:val="NoSpacing"/>
      </w:pPr>
      <w:r>
        <w:t>13 June 2019</w:t>
      </w:r>
    </w:p>
    <w:p w14:paraId="041B4386" w14:textId="1AA782B0" w:rsidR="006B2F86" w:rsidRPr="007F4A92" w:rsidRDefault="007F4A92" w:rsidP="00E71FC3">
      <w:pPr>
        <w:pStyle w:val="NoSpacing"/>
      </w:pPr>
    </w:p>
    <w:sectPr w:rsidR="006B2F86" w:rsidRPr="007F4A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78159" w14:textId="77777777" w:rsidR="007F4A92" w:rsidRDefault="007F4A92" w:rsidP="00E71FC3">
      <w:pPr>
        <w:spacing w:after="0" w:line="240" w:lineRule="auto"/>
      </w:pPr>
      <w:r>
        <w:separator/>
      </w:r>
    </w:p>
  </w:endnote>
  <w:endnote w:type="continuationSeparator" w:id="0">
    <w:p w14:paraId="7427A020" w14:textId="77777777" w:rsidR="007F4A92" w:rsidRDefault="007F4A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583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A2574" w14:textId="77777777" w:rsidR="007F4A92" w:rsidRDefault="007F4A92" w:rsidP="00E71FC3">
      <w:pPr>
        <w:spacing w:after="0" w:line="240" w:lineRule="auto"/>
      </w:pPr>
      <w:r>
        <w:separator/>
      </w:r>
    </w:p>
  </w:footnote>
  <w:footnote w:type="continuationSeparator" w:id="0">
    <w:p w14:paraId="3D2A4A19" w14:textId="77777777" w:rsidR="007F4A92" w:rsidRDefault="007F4A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92"/>
    <w:rsid w:val="001A7C09"/>
    <w:rsid w:val="00577BD5"/>
    <w:rsid w:val="00656CBA"/>
    <w:rsid w:val="006A1F77"/>
    <w:rsid w:val="00733BE7"/>
    <w:rsid w:val="007F4A9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D307C"/>
  <w15:chartTrackingRefBased/>
  <w15:docId w15:val="{B89B886F-C8AF-42F0-B6B3-9AE05F64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7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2019-06-13T20:10:00Z</dcterms:created>
  <dcterms:modified xsi:type="dcterms:W3CDTF">2019-06-13T20:13:00Z</dcterms:modified>
</cp:coreProperties>
</file>